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BD4853" w:rsidRPr="00BD4853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BD485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Medium</w:t>
            </w: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BD4853" w:rsidRPr="00BD4853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D4853" w:rsidRPr="00BD4853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D4853" w:rsidRPr="00BD4853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D485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D4853" w:rsidRPr="00BD485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853" w:rsidRPr="00BD4853" w:rsidRDefault="00BD4853" w:rsidP="00BD485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BD48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D4853" w:rsidRPr="00BD4853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D4853" w:rsidRPr="00BD4853" w:rsidRDefault="00BD4853" w:rsidP="00BD4853">
            <w:pPr>
              <w:rPr>
                <w:rFonts w:ascii="Tahoma" w:hAnsi="Tahoma" w:cs="Tahoma"/>
                <w:sz w:val="18"/>
                <w:szCs w:val="18"/>
              </w:rPr>
            </w:pPr>
            <w:r w:rsidRPr="00BD4853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BD4853">
              <w:rPr>
                <w:rFonts w:ascii="Tahoma" w:hAnsi="Tahoma" w:cs="Tahoma"/>
                <w:sz w:val="18"/>
                <w:szCs w:val="18"/>
              </w:rPr>
              <w:t>Medium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BD4853" w:rsidRPr="00BD485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D4853" w:rsidRPr="00BD4853" w:rsidRDefault="00BD4853" w:rsidP="00BD4853">
            <w:pPr>
              <w:rPr>
                <w:rFonts w:ascii="Tahoma" w:hAnsi="Tahoma" w:cs="Tahoma"/>
                <w:sz w:val="18"/>
                <w:szCs w:val="18"/>
              </w:rPr>
            </w:pPr>
            <w:r w:rsidRPr="00BD4853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BD4853" w:rsidRPr="00BD485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D48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D485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D4853">
              <w:rPr>
                <w:rFonts w:ascii="Tahoma" w:hAnsi="Tahoma" w:cs="Tahoma"/>
                <w:sz w:val="18"/>
                <w:szCs w:val="18"/>
              </w:rPr>
              <w:t>186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D4853" w:rsidRPr="00BD4853" w:rsidRDefault="00BD4853" w:rsidP="00BD485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BD4853" w:rsidRDefault="00B43CAA" w:rsidP="00BD4853"/>
    <w:sectPr w:rsidR="00B43CAA" w:rsidRPr="00BD48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BD4853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2025-11-24T11:31:00Z</dcterms:created>
  <dcterms:modified xsi:type="dcterms:W3CDTF">2025-11-24T11:31:00Z</dcterms:modified>
</cp:coreProperties>
</file>